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2C566" w14:textId="77777777" w:rsidR="00A50673" w:rsidRDefault="00A50673" w:rsidP="00A506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Ralph WESTROPP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1480-1507)</w:t>
      </w:r>
    </w:p>
    <w:p w14:paraId="0EABD431" w14:textId="77777777" w:rsidR="00A50673" w:rsidRDefault="00A50673" w:rsidP="00A50673">
      <w:pPr>
        <w:pStyle w:val="NoSpacing"/>
        <w:rPr>
          <w:rFonts w:cs="Times New Roman"/>
          <w:szCs w:val="24"/>
        </w:rPr>
      </w:pPr>
    </w:p>
    <w:p w14:paraId="70F81245" w14:textId="77777777" w:rsidR="00A50673" w:rsidRDefault="00A50673" w:rsidP="00A50673">
      <w:pPr>
        <w:pStyle w:val="NoSpacing"/>
        <w:rPr>
          <w:rFonts w:cs="Times New Roman"/>
          <w:szCs w:val="24"/>
        </w:rPr>
      </w:pPr>
    </w:p>
    <w:p w14:paraId="77E1E34A" w14:textId="77777777" w:rsidR="00A50673" w:rsidRDefault="00A50673" w:rsidP="00A506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 of Richard </w:t>
      </w:r>
      <w:proofErr w:type="gramStart"/>
      <w:r>
        <w:rPr>
          <w:rFonts w:cs="Times New Roman"/>
          <w:szCs w:val="24"/>
        </w:rPr>
        <w:t>Westropp(</w:t>
      </w:r>
      <w:proofErr w:type="gramEnd"/>
      <w:r>
        <w:rPr>
          <w:rFonts w:cs="Times New Roman"/>
          <w:szCs w:val="24"/>
        </w:rPr>
        <w:t>d.1497)(q.v.).</w:t>
      </w:r>
    </w:p>
    <w:p w14:paraId="2FD98266" w14:textId="77777777" w:rsidR="00A50673" w:rsidRDefault="00A50673" w:rsidP="00A506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(Family Search)</w:t>
      </w:r>
    </w:p>
    <w:p w14:paraId="466C47EA" w14:textId="77777777" w:rsidR="00A50673" w:rsidRDefault="00A50673" w:rsidP="00A506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Dorothy Appleby(q.v.).    (ibid.)</w:t>
      </w:r>
    </w:p>
    <w:p w14:paraId="430FB313" w14:textId="77777777" w:rsidR="00A50673" w:rsidRDefault="00A50673" w:rsidP="00A50673">
      <w:pPr>
        <w:pStyle w:val="NoSpacing"/>
        <w:rPr>
          <w:rFonts w:cs="Times New Roman"/>
          <w:szCs w:val="24"/>
        </w:rPr>
      </w:pPr>
    </w:p>
    <w:p w14:paraId="4C55BC4A" w14:textId="77777777" w:rsidR="00A50673" w:rsidRDefault="00A50673" w:rsidP="00A50673">
      <w:pPr>
        <w:pStyle w:val="NoSpacing"/>
        <w:rPr>
          <w:rFonts w:cs="Times New Roman"/>
          <w:szCs w:val="24"/>
        </w:rPr>
      </w:pPr>
    </w:p>
    <w:p w14:paraId="10253B4D" w14:textId="77777777" w:rsidR="00A50673" w:rsidRDefault="00A50673" w:rsidP="00A506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August 2023</w:t>
      </w:r>
    </w:p>
    <w:p w14:paraId="680A59A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EDFFB" w14:textId="77777777" w:rsidR="00A50673" w:rsidRDefault="00A50673" w:rsidP="009139A6">
      <w:r>
        <w:separator/>
      </w:r>
    </w:p>
  </w:endnote>
  <w:endnote w:type="continuationSeparator" w:id="0">
    <w:p w14:paraId="505E4913" w14:textId="77777777" w:rsidR="00A50673" w:rsidRDefault="00A506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861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A6C0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4AD6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EE43D" w14:textId="77777777" w:rsidR="00A50673" w:rsidRDefault="00A50673" w:rsidP="009139A6">
      <w:r>
        <w:separator/>
      </w:r>
    </w:p>
  </w:footnote>
  <w:footnote w:type="continuationSeparator" w:id="0">
    <w:p w14:paraId="2A78231F" w14:textId="77777777" w:rsidR="00A50673" w:rsidRDefault="00A506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F2E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9E6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1F3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673"/>
    <w:rsid w:val="000666E0"/>
    <w:rsid w:val="002510B7"/>
    <w:rsid w:val="005C130B"/>
    <w:rsid w:val="00826F5C"/>
    <w:rsid w:val="009139A6"/>
    <w:rsid w:val="009448BB"/>
    <w:rsid w:val="00947624"/>
    <w:rsid w:val="00A3176C"/>
    <w:rsid w:val="00A50673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AC9D7"/>
  <w15:chartTrackingRefBased/>
  <w15:docId w15:val="{D7CD72F8-27E7-402D-B4A5-498E002C9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2023-08-30T20:05:00Z</dcterms:created>
  <dcterms:modified xsi:type="dcterms:W3CDTF">2023-08-30T20:06:00Z</dcterms:modified>
</cp:coreProperties>
</file>